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5C11E41F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1CA4B3C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B4FC69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442A27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3836F81B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695DD1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40EBA0" w14:textId="4225FBA2" w:rsidR="00D46B71" w:rsidRPr="00D46B71" w:rsidRDefault="00C37950" w:rsidP="00D46B71">
            <w:r>
              <w:t xml:space="preserve"> 55-2026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9C24A8" w14:textId="77777777" w:rsidR="00D46B71" w:rsidRPr="00D46B71" w:rsidRDefault="00D46B71" w:rsidP="00D46B71"/>
        </w:tc>
      </w:tr>
      <w:tr w:rsidR="00D46B71" w:rsidRPr="00D46B71" w14:paraId="2FB05BB3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FD8EAB1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60FA9C8A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BBA9BE0" w14:textId="127AF308" w:rsidR="00D46B71" w:rsidRPr="00D46B71" w:rsidRDefault="00C37950" w:rsidP="00D46B71">
            <w:r>
              <w:t>Neubau Leoschule</w:t>
            </w:r>
          </w:p>
        </w:tc>
      </w:tr>
      <w:tr w:rsidR="00D46B71" w:rsidRPr="00D46B71" w14:paraId="0348905C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454DE" w14:textId="77777777" w:rsidR="00D46B71" w:rsidRPr="00D46B71" w:rsidRDefault="00D46B71" w:rsidP="00D46B71"/>
        </w:tc>
      </w:tr>
      <w:tr w:rsidR="00D46B71" w:rsidRPr="00D46B71" w14:paraId="7785507A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11D6C662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0D8822D4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06D55F9" w14:textId="0B1B7102" w:rsidR="00D46B71" w:rsidRPr="00D46B71" w:rsidRDefault="00C37950" w:rsidP="00D46B71">
            <w:r>
              <w:t>Fensterarbeiten</w:t>
            </w:r>
          </w:p>
        </w:tc>
      </w:tr>
    </w:tbl>
    <w:p w14:paraId="3AACCBAC" w14:textId="77777777" w:rsidR="002748DF" w:rsidRDefault="002748DF" w:rsidP="00046C8E"/>
    <w:p w14:paraId="120E693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4DE733C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3D7FDBE4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B9459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B04AFD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D39932A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4CFA87E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1B470E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385C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D110B9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1D7B3771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AA04D" w14:textId="77777777" w:rsidR="00D46B71" w:rsidRPr="00D46B71" w:rsidRDefault="00D46B71" w:rsidP="00D46B71"/>
        </w:tc>
      </w:tr>
      <w:tr w:rsidR="00D46B71" w:rsidRPr="00D46B71" w14:paraId="5C88EBF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5D34D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C05EBE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0AFF7291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DAE4D1" w14:textId="77777777" w:rsidR="00D46B71" w:rsidRPr="00D46B71" w:rsidRDefault="00D46B71" w:rsidP="00D46B71"/>
        </w:tc>
      </w:tr>
      <w:tr w:rsidR="00D46B71" w:rsidRPr="00D46B71" w14:paraId="15C7AE2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D1F60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D7DEA2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4484A4E6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B6E04D" w14:textId="77777777" w:rsidR="00D46B71" w:rsidRPr="00D46B71" w:rsidRDefault="00D46B71" w:rsidP="00D46B71"/>
        </w:tc>
      </w:tr>
      <w:tr w:rsidR="00D46B71" w:rsidRPr="00D46B71" w14:paraId="6707749B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7119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15F050C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3F580410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EA0B9DF" w14:textId="77777777" w:rsidR="00D46B71" w:rsidRPr="00D46B71" w:rsidRDefault="00D46B71" w:rsidP="00D46B71"/>
        </w:tc>
      </w:tr>
    </w:tbl>
    <w:p w14:paraId="24113AEC" w14:textId="77777777" w:rsidR="00D46B71" w:rsidRDefault="00D46B71" w:rsidP="00046C8E"/>
    <w:p w14:paraId="440E36B1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7054FEA9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772A1FB9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BA9BD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F9907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D276398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B249390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3DD0E2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F83323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1C18823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1001C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F22109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8E2E850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3F72A24" w14:textId="77777777" w:rsidR="00D46B71" w:rsidRPr="00D46B71" w:rsidRDefault="00D46B71" w:rsidP="00D46B71"/>
        </w:tc>
      </w:tr>
    </w:tbl>
    <w:p w14:paraId="734766D7" w14:textId="77777777" w:rsidR="00D46B71" w:rsidRDefault="00D46B71" w:rsidP="00046C8E"/>
    <w:p w14:paraId="15414C88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0521ABCA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4C927C1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C8289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98A4FFC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06F24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B08340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2B527C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1C4EB36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0568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7F7660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8052D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6F833C5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912563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28ABA6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AFFD0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706E97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DD87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A6C7C63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361FB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3EECBCEE" w14:textId="77777777" w:rsidR="00D46B71" w:rsidRDefault="00D46B71" w:rsidP="00046C8E"/>
    <w:p w14:paraId="1B18BD92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B735364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F2D4B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7C889A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53562269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A730650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19C601A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C3B492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697227F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148C431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53136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1CE5E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7ABEC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992B1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BB4722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39EB840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F7C6E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395E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A0CE17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B3320F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383C80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19D35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709B18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95F142F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B348B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E07B11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43DE0C9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8971A9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7E4AD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AD7AD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F39D9A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CF7886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96447C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7D07418B" wp14:editId="1A6A5BE6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0543F07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2CE3B17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DA6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12A9E28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A64477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163B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EFE2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6A0FDC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4F74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2B0D8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4BB36F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BB127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CC0320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44C05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76C4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54F5E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2808842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EF313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3F804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59288B8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D267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33A6A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1813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A7436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D1DFB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828986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F833D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91C6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4F3E48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2D69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B3F976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A032D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C50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3667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9BDA209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C838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FEF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0490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37371CC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85796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32CB3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4F6C3A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263A7B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AFDF31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1B6449B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16CFBC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D04A6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67F599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E9CD75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71FDE42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9432C88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9E4ED6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7D543754" wp14:editId="22DB9B3C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F75DBB8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0EEED097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10072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F60886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AC4E288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365A7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CFA763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55543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C6DE3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DDF213D" wp14:editId="540B1632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9BA725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179574F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5D1F9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91FE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CC58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6237B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001E4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87B76D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B5CB6D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85F71BA" wp14:editId="109AC630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A9030F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49F3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07E7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5A55B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96C11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CF919C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8BC36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3BBA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D1E35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B17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2ACB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81FBE1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5E1E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C65FB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5393C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59030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FD5CC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3073E0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CBCFA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ABB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19729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E255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FC02E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E64A0C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7E2F5D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8FE49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7329CDB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7948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E84E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4A37425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C6C97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2BB32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58569C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E61258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4F80D8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2B76F6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4D7FBEC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8C73C4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31EDE6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FEA41F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0FC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3006BEE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D5C5F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182A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4DBCB9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246BF0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F1A5B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3145D71C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F5A2D9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19464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842BEE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1EE88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FCA659F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A946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30455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140E80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A1EA8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AEEB4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4B90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8BBA1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D94A17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114A7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6200A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C10A6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6B9AAC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7802C7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FC3E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EC2A2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40B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9323DF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17409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75F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4ECC2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FBF30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27A81AC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56BEDA8E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214EE70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0C30F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92C1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2D3523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06505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4E8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DEEFFC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0BA3B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946E8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623DF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63EDF8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D8064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74F7F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592DA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0390342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1FDD61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12351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8C1856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8E78A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FB8721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FD2947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BF6D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08996E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F2BAD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EF6DEEA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A34FFB5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C95A04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1333572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33A3616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DDBF43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5E1ACE7B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7E4283CA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8C6CFB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45703753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CB1DC35" wp14:editId="6E599CA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DCF1DB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EDB330A" wp14:editId="3A420364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518C5E7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F7827" w14:textId="77777777" w:rsidR="007D6F38" w:rsidRDefault="007D6F38">
      <w:r>
        <w:separator/>
      </w:r>
    </w:p>
    <w:p w14:paraId="37D12DAF" w14:textId="77777777" w:rsidR="007D6F38" w:rsidRDefault="007D6F38"/>
    <w:p w14:paraId="6ED27148" w14:textId="77777777" w:rsidR="007D6F38" w:rsidRDefault="007D6F38"/>
    <w:p w14:paraId="1A50C7C7" w14:textId="77777777" w:rsidR="007D6F38" w:rsidRDefault="007D6F38"/>
    <w:p w14:paraId="280CD112" w14:textId="77777777" w:rsidR="007D6F38" w:rsidRDefault="007D6F38"/>
    <w:p w14:paraId="0EBD66B9" w14:textId="77777777" w:rsidR="007D6F38" w:rsidRDefault="007D6F38"/>
  </w:endnote>
  <w:endnote w:type="continuationSeparator" w:id="0">
    <w:p w14:paraId="7D177841" w14:textId="77777777" w:rsidR="007D6F38" w:rsidRDefault="007D6F38">
      <w:r>
        <w:continuationSeparator/>
      </w:r>
    </w:p>
    <w:p w14:paraId="086D6002" w14:textId="77777777" w:rsidR="007D6F38" w:rsidRDefault="007D6F38"/>
    <w:p w14:paraId="6708F315" w14:textId="77777777" w:rsidR="007D6F38" w:rsidRDefault="007D6F38"/>
    <w:p w14:paraId="5D625BF9" w14:textId="77777777" w:rsidR="007D6F38" w:rsidRDefault="007D6F38"/>
    <w:p w14:paraId="216F3627" w14:textId="77777777" w:rsidR="007D6F38" w:rsidRDefault="007D6F38"/>
    <w:p w14:paraId="427D2FB7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0251CE30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04ACA2A3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DE8087A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F87C42" wp14:editId="5EC3B030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99A122C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26B82AE1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75FAFC0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88D771" w14:textId="77777777" w:rsidR="007D6F38" w:rsidRDefault="007D6F38">
      <w:r>
        <w:separator/>
      </w:r>
    </w:p>
    <w:p w14:paraId="49BDC1CC" w14:textId="77777777" w:rsidR="007D6F38" w:rsidRDefault="007D6F38"/>
    <w:p w14:paraId="0FC08E59" w14:textId="77777777" w:rsidR="007D6F38" w:rsidRDefault="007D6F38"/>
    <w:p w14:paraId="69219AA3" w14:textId="77777777" w:rsidR="007D6F38" w:rsidRDefault="007D6F38"/>
  </w:footnote>
  <w:footnote w:type="continuationSeparator" w:id="0">
    <w:p w14:paraId="41AD4EF2" w14:textId="77777777" w:rsidR="007D6F38" w:rsidRDefault="007D6F38">
      <w:r>
        <w:continuationSeparator/>
      </w:r>
    </w:p>
    <w:p w14:paraId="30BA74A7" w14:textId="77777777" w:rsidR="007D6F38" w:rsidRDefault="007D6F38"/>
    <w:p w14:paraId="7C1A033B" w14:textId="77777777" w:rsidR="007D6F38" w:rsidRDefault="007D6F38"/>
    <w:p w14:paraId="0CFAE31A" w14:textId="77777777" w:rsidR="007D6F38" w:rsidRDefault="007D6F38"/>
    <w:p w14:paraId="0FE708E2" w14:textId="77777777" w:rsidR="007D6F38" w:rsidRDefault="007D6F38"/>
    <w:p w14:paraId="2D4C6E90" w14:textId="77777777" w:rsidR="007D6F38" w:rsidRDefault="007D6F38"/>
  </w:footnote>
  <w:footnote w:id="1">
    <w:p w14:paraId="144B14D4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B9192" w14:textId="77777777" w:rsidR="007D6F38" w:rsidRDefault="007D6F38"/>
  <w:p w14:paraId="054C5440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1DA2D" w14:textId="77777777" w:rsidR="007D6F38" w:rsidRDefault="007D6F38" w:rsidP="00046C8E">
    <w:pPr>
      <w:pStyle w:val="Kopfzeile"/>
    </w:pPr>
    <w:r>
      <w:t>222</w:t>
    </w:r>
  </w:p>
  <w:p w14:paraId="6C2BF5DE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37950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41F7122"/>
  <w15:docId w15:val="{FC95B5E3-56D1-47E8-B5AE-35711C6C5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368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Zunic.86, Milena</cp:lastModifiedBy>
  <cp:revision>5</cp:revision>
  <cp:lastPrinted>2010-03-03T17:05:00Z</cp:lastPrinted>
  <dcterms:created xsi:type="dcterms:W3CDTF">2016-10-19T11:49:00Z</dcterms:created>
  <dcterms:modified xsi:type="dcterms:W3CDTF">2026-07-07T06:59:00Z</dcterms:modified>
</cp:coreProperties>
</file>